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6223E504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A2C8F">
        <w:rPr>
          <w:b/>
          <w:noProof/>
          <w:sz w:val="24"/>
        </w:rPr>
        <w:t>7411</w:t>
      </w:r>
    </w:p>
    <w:p w14:paraId="4B3F365F" w14:textId="10942E12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  <w:r w:rsidR="002A2C8F">
        <w:rPr>
          <w:b/>
          <w:noProof/>
          <w:sz w:val="24"/>
        </w:rPr>
        <w:t xml:space="preserve">(was </w:t>
      </w:r>
      <w:r w:rsidR="002A2C8F">
        <w:rPr>
          <w:b/>
          <w:noProof/>
          <w:sz w:val="24"/>
        </w:rPr>
        <w:t>C1-217058</w:t>
      </w:r>
      <w:r w:rsidR="002A2C8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436546" w:rsidR="001E41F3" w:rsidRPr="00410371" w:rsidRDefault="006E1978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69361D" w:rsidR="001E41F3" w:rsidRPr="00410371" w:rsidRDefault="002A2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71F974" w:rsidR="001E41F3" w:rsidRPr="00410371" w:rsidRDefault="007F593B" w:rsidP="00F30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3B77">
              <w:rPr>
                <w:b/>
                <w:noProof/>
                <w:sz w:val="28"/>
              </w:rPr>
              <w:t>7</w:t>
            </w:r>
            <w:r w:rsidR="00787697">
              <w:rPr>
                <w:b/>
                <w:noProof/>
                <w:sz w:val="28"/>
              </w:rPr>
              <w:t>.</w:t>
            </w:r>
            <w:r w:rsidR="00BF3B7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7B418B" w:rsidR="001E41F3" w:rsidRDefault="006E1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23DB1" w:rsidR="001E41F3" w:rsidRDefault="005D6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613468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3B7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113BB1" w:rsidR="001E41F3" w:rsidRDefault="00D54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480D23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</w:t>
            </w:r>
            <w:r w:rsidR="002A2C8F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5CF7E49B" w14:textId="77777777" w:rsidR="00BF3B77" w:rsidRDefault="00BF3B77" w:rsidP="00BF3B77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83392327"/>
      <w:bookmarkStart w:id="14" w:name="_Toc51860818"/>
      <w:bookmarkStart w:id="15" w:name="_Toc45209993"/>
      <w:bookmarkStart w:id="16" w:name="_Toc36049227"/>
      <w:bookmarkStart w:id="17" w:name="_Toc27501101"/>
      <w:bookmarkStart w:id="18" w:name="_Toc201559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  <w:bookmarkEnd w:id="17"/>
      <w:bookmarkEnd w:id="18"/>
    </w:p>
    <w:p w14:paraId="2D09F231" w14:textId="77777777" w:rsidR="00BF3B77" w:rsidRDefault="00BF3B77" w:rsidP="00BF3B77">
      <w:r>
        <w:t>This clause covers both on-demand session and pre-established sessions.</w:t>
      </w:r>
    </w:p>
    <w:p w14:paraId="719CFA25" w14:textId="77777777" w:rsidR="00BF3B77" w:rsidRDefault="00BF3B77" w:rsidP="00BF3B77">
      <w:r>
        <w:t>Upon receipt of a "SIP INVITE request for terminating participating MCPTT function", for a terminating MCPTT client of a chat MCPTT group, the participating MCPTT function:</w:t>
      </w:r>
    </w:p>
    <w:p w14:paraId="2E354E0F" w14:textId="77777777" w:rsidR="00BF3B77" w:rsidRDefault="00BF3B77" w:rsidP="00BF3B77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4E006F96" w14:textId="77777777" w:rsidR="00BF3B77" w:rsidRDefault="00BF3B77" w:rsidP="00BF3B77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01C5BB0B" w14:textId="77777777" w:rsidR="00BF3B77" w:rsidRDefault="00BF3B77" w:rsidP="00BF3B77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clause 4.4. Otherwise, continue with the rest of the steps;</w:t>
      </w:r>
    </w:p>
    <w:p w14:paraId="19A5378A" w14:textId="77777777" w:rsidR="00BF3B77" w:rsidRDefault="00BF3B77" w:rsidP="00BF3B77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void</w:t>
      </w:r>
      <w:proofErr w:type="gramEnd"/>
      <w:r>
        <w:rPr>
          <w:lang w:val="en-US"/>
        </w:rPr>
        <w:t>;</w:t>
      </w:r>
    </w:p>
    <w:p w14:paraId="725078DB" w14:textId="77777777" w:rsidR="00BF3B77" w:rsidRDefault="00BF3B77" w:rsidP="00BF3B77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If an &lt;MKFC-GKTPs&gt; element is received in a SIP INVITE request, the </w:t>
      </w:r>
      <w:r>
        <w:rPr>
          <w:noProof/>
        </w:rPr>
        <w:t>participating MCPTT function</w:t>
      </w:r>
      <w:r>
        <w:rPr>
          <w:noProof/>
          <w:lang w:val="en-US"/>
        </w:rPr>
        <w:t xml:space="preserve"> essentially ignores it and does not forward it, resulting in unicast media plane transmission being used for the terminating client.</w:t>
      </w:r>
    </w:p>
    <w:p w14:paraId="14396498" w14:textId="77777777" w:rsidR="00BF3B77" w:rsidRDefault="00BF3B77" w:rsidP="00BF3B77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78D4D895" w14:textId="77777777" w:rsidR="00BF3B77" w:rsidRDefault="00BF3B77" w:rsidP="00BF3B77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call such that:</w:t>
      </w:r>
    </w:p>
    <w:p w14:paraId="1885C345" w14:textId="77777777" w:rsidR="00BF3B77" w:rsidRDefault="00BF3B77" w:rsidP="00BF3B77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5EA0DA59" w14:textId="77777777" w:rsidR="00BF3B77" w:rsidRDefault="00BF3B77" w:rsidP="00BF3B77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5BE56F95" w14:textId="77777777" w:rsidR="00BF3B77" w:rsidRDefault="00BF3B77" w:rsidP="00BF3B77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clause 10.1.2.3.2.2 and skip the remaining steps of the current procedure;</w:t>
      </w:r>
    </w:p>
    <w:p w14:paraId="0BF68C83" w14:textId="77777777" w:rsidR="00BF3B77" w:rsidRDefault="00BF3B77" w:rsidP="00BF3B77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clause 6.3.2.2.3;</w:t>
      </w:r>
    </w:p>
    <w:p w14:paraId="0C7927DA" w14:textId="325C5E84" w:rsidR="00BF3B77" w:rsidRDefault="00BF3B77" w:rsidP="00BF3B77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9" w:author="PiroardFrancois" w:date="2021-11-04T10:42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20" w:author="PiroardFrancois" w:date="2021-11-04T10:42:00Z">
        <w:r w:rsidDel="00BF3B77">
          <w:delText>Request-URI</w:delText>
        </w:r>
      </w:del>
      <w:r>
        <w:t xml:space="preserve"> of the received "SIP INVITE request for terminating participating MCPTT function";</w:t>
      </w:r>
    </w:p>
    <w:p w14:paraId="1EFA9AC2" w14:textId="77777777" w:rsidR="00BF3B77" w:rsidRDefault="00BF3B77" w:rsidP="00BF3B77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0F0FBFAC" w14:textId="77777777" w:rsidR="00BF3B77" w:rsidRDefault="00BF3B77" w:rsidP="00BF3B77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>shall include in the SIP INVITE request an SDP offer based on the SDP offer in the received "SIP INVITE request for terminating participating MCPTT function" as specified in clause </w:t>
      </w:r>
      <w:r>
        <w:rPr>
          <w:rFonts w:eastAsia="SimSun"/>
        </w:rPr>
        <w:t>6.3.2.2.1;</w:t>
      </w:r>
    </w:p>
    <w:p w14:paraId="6A38EFFD" w14:textId="77777777" w:rsidR="00BF3B77" w:rsidRDefault="00BF3B77" w:rsidP="00BF3B77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255BBA31" w14:textId="77777777" w:rsidR="00BF3B77" w:rsidRDefault="00BF3B77" w:rsidP="00BF3B77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clause 6.3.2.2.9 to include any MIME bodies in the received SIP INVITE request; and</w:t>
      </w:r>
    </w:p>
    <w:p w14:paraId="4B02B840" w14:textId="77777777" w:rsidR="00BF3B77" w:rsidRDefault="00BF3B77" w:rsidP="00BF3B77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42634FE8" w14:textId="77777777" w:rsidR="00BF3B77" w:rsidRDefault="00BF3B77" w:rsidP="00BF3B77">
      <w:r>
        <w:t>Upon receiving a SIP 200 (OK) response to the above SIP INVITE request sent to the MCPTT client, the participating MCPTT function:</w:t>
      </w:r>
    </w:p>
    <w:p w14:paraId="76FD5D41" w14:textId="77777777" w:rsidR="00BF3B77" w:rsidRDefault="00BF3B77" w:rsidP="00BF3B77">
      <w:pPr>
        <w:pStyle w:val="B1"/>
      </w:pPr>
      <w:r>
        <w:rPr>
          <w:lang w:eastAsia="ko-KR"/>
        </w:rPr>
        <w:lastRenderedPageBreak/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clause 6.3.2.2.4.2;</w:t>
      </w:r>
    </w:p>
    <w:p w14:paraId="70EF8EFB" w14:textId="77777777" w:rsidR="00BF3B77" w:rsidRDefault="00BF3B77" w:rsidP="00BF3B77">
      <w:pPr>
        <w:pStyle w:val="B1"/>
      </w:pPr>
      <w:r>
        <w:rPr>
          <w:lang w:eastAsia="ko-KR"/>
        </w:rPr>
        <w:t>2)</w:t>
      </w:r>
      <w:r>
        <w:tab/>
        <w:t>shall include in the SIP 200 (OK) response an SDP answer based on the SDP answer in the received SIP 200 (OK) response as specified in clause </w:t>
      </w:r>
      <w:r>
        <w:rPr>
          <w:rFonts w:eastAsia="SimSun"/>
        </w:rPr>
        <w:t>6.3.2.2.2.1;</w:t>
      </w:r>
    </w:p>
    <w:p w14:paraId="314D2381" w14:textId="77777777" w:rsidR="00BF3B77" w:rsidRDefault="00BF3B77" w:rsidP="00BF3B77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7757CA20" w14:textId="77777777" w:rsidR="00BF3B77" w:rsidRDefault="00BF3B77" w:rsidP="00BF3B77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7DF22BA7" w:rsidR="008A79FA" w:rsidRDefault="00BF3B77" w:rsidP="00BF3B7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 </w:t>
      </w:r>
      <w:r w:rsidR="008A79FA" w:rsidRPr="008A7642">
        <w:rPr>
          <w:noProof/>
          <w:highlight w:val="green"/>
        </w:rPr>
        <w:t xml:space="preserve">*** </w:t>
      </w:r>
      <w:r w:rsidR="008A79FA">
        <w:rPr>
          <w:noProof/>
          <w:highlight w:val="green"/>
        </w:rPr>
        <w:t>End of</w:t>
      </w:r>
      <w:r w:rsidR="008A79FA"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AC888" w14:textId="77777777" w:rsidR="004528B4" w:rsidRDefault="004528B4">
      <w:r>
        <w:separator/>
      </w:r>
    </w:p>
  </w:endnote>
  <w:endnote w:type="continuationSeparator" w:id="0">
    <w:p w14:paraId="012951FD" w14:textId="77777777" w:rsidR="004528B4" w:rsidRDefault="0045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A4A35" w14:textId="77777777" w:rsidR="004528B4" w:rsidRDefault="004528B4">
      <w:r>
        <w:separator/>
      </w:r>
    </w:p>
  </w:footnote>
  <w:footnote w:type="continuationSeparator" w:id="0">
    <w:p w14:paraId="18A6D053" w14:textId="77777777" w:rsidR="004528B4" w:rsidRDefault="00452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078BD"/>
    <w:rsid w:val="00213B0D"/>
    <w:rsid w:val="0022042A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2C8F"/>
    <w:rsid w:val="002A632B"/>
    <w:rsid w:val="002B2DA3"/>
    <w:rsid w:val="002B5741"/>
    <w:rsid w:val="002C068E"/>
    <w:rsid w:val="002D6AB7"/>
    <w:rsid w:val="003020CC"/>
    <w:rsid w:val="00304D40"/>
    <w:rsid w:val="00305409"/>
    <w:rsid w:val="003062E6"/>
    <w:rsid w:val="00314D9C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C5B9D"/>
    <w:rsid w:val="003E19B8"/>
    <w:rsid w:val="003E1A36"/>
    <w:rsid w:val="003E436C"/>
    <w:rsid w:val="003F698E"/>
    <w:rsid w:val="00410371"/>
    <w:rsid w:val="004242F1"/>
    <w:rsid w:val="00434669"/>
    <w:rsid w:val="00437AC5"/>
    <w:rsid w:val="004528B4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71094"/>
    <w:rsid w:val="00592D74"/>
    <w:rsid w:val="005C0C68"/>
    <w:rsid w:val="005C35EE"/>
    <w:rsid w:val="005D6F3B"/>
    <w:rsid w:val="005E2C44"/>
    <w:rsid w:val="005E5802"/>
    <w:rsid w:val="005F4C49"/>
    <w:rsid w:val="006009D8"/>
    <w:rsid w:val="0061318C"/>
    <w:rsid w:val="00621188"/>
    <w:rsid w:val="006257ED"/>
    <w:rsid w:val="00632202"/>
    <w:rsid w:val="00656F93"/>
    <w:rsid w:val="006639B5"/>
    <w:rsid w:val="006714A2"/>
    <w:rsid w:val="00677E82"/>
    <w:rsid w:val="00695808"/>
    <w:rsid w:val="006B46FB"/>
    <w:rsid w:val="006B64B9"/>
    <w:rsid w:val="006E1978"/>
    <w:rsid w:val="006E21FB"/>
    <w:rsid w:val="006F12AD"/>
    <w:rsid w:val="00724378"/>
    <w:rsid w:val="0076678C"/>
    <w:rsid w:val="00787697"/>
    <w:rsid w:val="00792342"/>
    <w:rsid w:val="007977A8"/>
    <w:rsid w:val="007A0547"/>
    <w:rsid w:val="007A0A2F"/>
    <w:rsid w:val="007A5C71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364E9"/>
    <w:rsid w:val="00A47E70"/>
    <w:rsid w:val="00A50CF0"/>
    <w:rsid w:val="00A542A2"/>
    <w:rsid w:val="00A56556"/>
    <w:rsid w:val="00A60095"/>
    <w:rsid w:val="00A7671C"/>
    <w:rsid w:val="00A7738C"/>
    <w:rsid w:val="00AA2CBC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720C0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B77"/>
    <w:rsid w:val="00BF3EC1"/>
    <w:rsid w:val="00C53EF2"/>
    <w:rsid w:val="00C66BA2"/>
    <w:rsid w:val="00C75CB0"/>
    <w:rsid w:val="00C80CE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E00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30764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5E46-728F-44AB-9CAF-D22F626B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8</cp:revision>
  <cp:lastPrinted>1899-12-31T23:00:00Z</cp:lastPrinted>
  <dcterms:created xsi:type="dcterms:W3CDTF">2021-11-04T09:40:00Z</dcterms:created>
  <dcterms:modified xsi:type="dcterms:W3CDTF">2021-11-18T11:37:00Z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